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Default="003F167E" w:rsidP="00FA070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073847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8D7C49" w:rsidRPr="008D7C49">
        <w:rPr>
          <w:rFonts w:cs="Arial"/>
          <w:b/>
          <w:noProof/>
          <w:sz w:val="24"/>
        </w:rPr>
        <w:t>S2-190876</w:t>
      </w:r>
      <w:r w:rsidR="008D7C49">
        <w:rPr>
          <w:rFonts w:cs="Arial"/>
          <w:b/>
          <w:noProof/>
          <w:sz w:val="24"/>
        </w:rPr>
        <w:t>7</w:t>
      </w:r>
    </w:p>
    <w:p w:rsidR="0033434A" w:rsidRDefault="0033434A" w:rsidP="0033434A">
      <w:pPr>
        <w:pStyle w:val="CRCoverPage"/>
        <w:outlineLvl w:val="0"/>
        <w:rPr>
          <w:b/>
          <w:noProof/>
          <w:sz w:val="24"/>
        </w:rPr>
      </w:pPr>
      <w:bookmarkStart w:id="0" w:name="_Hlk16164691"/>
      <w:r>
        <w:rPr>
          <w:b/>
          <w:noProof/>
          <w:sz w:val="24"/>
        </w:rPr>
        <w:t>October 14-18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Split, HR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 w:rsidRPr="008D7C49">
        <w:rPr>
          <w:b/>
          <w:noProof/>
          <w:color w:val="3333FF"/>
        </w:rPr>
        <w:t xml:space="preserve">(revision of </w:t>
      </w:r>
      <w:r w:rsidR="008D7C49" w:rsidRPr="008D7C49">
        <w:rPr>
          <w:b/>
          <w:noProof/>
          <w:color w:val="3333FF"/>
        </w:rPr>
        <w:t>S2-1908767</w:t>
      </w:r>
      <w:r w:rsidRPr="008D7C4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8D7C4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1697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6E20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3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4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3434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between ETSUN and CIoT.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3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073847">
              <w:rPr>
                <w:noProof/>
                <w:lang w:eastAsia="zh-CN"/>
              </w:rPr>
              <w:t>9</w:t>
            </w:r>
            <w:r w:rsidR="0016357E">
              <w:rPr>
                <w:noProof/>
                <w:lang w:eastAsia="zh-CN"/>
              </w:rPr>
              <w:t>-</w:t>
            </w:r>
            <w:r w:rsidR="00073847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35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33434A">
              <w:rPr>
                <w:noProof/>
                <w:lang w:eastAsia="zh-CN"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between ETSUN and CIoT has not been documented especially in case of CP CIoT optimization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Document Interaction between ETSUN and CIoT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 CioT optimization do not work in case of “ETSUN” deployment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0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5.34</w:t>
            </w:r>
            <w:r w:rsidR="004630B1">
              <w:rPr>
                <w:noProof/>
              </w:rPr>
              <w:t>.</w:t>
            </w:r>
            <w:r>
              <w:rPr>
                <w:noProof/>
              </w:rPr>
              <w:t>Y</w:t>
            </w:r>
            <w:r w:rsidR="004630B1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6B001A" w:rsidTr="003718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001A" w:rsidRDefault="006B001A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001A" w:rsidRDefault="006B001A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AC3937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AC3937" w:rsidRPr="00AC3937">
        <w:rPr>
          <w:rFonts w:ascii="Arial" w:hAnsi="Arial"/>
          <w:i/>
          <w:color w:val="FF0000"/>
          <w:sz w:val="24"/>
          <w:highlight w:val="yellow"/>
          <w:lang w:val="en-US"/>
        </w:rPr>
        <w:t>ALL TEXT IS NEW</w:t>
      </w:r>
    </w:p>
    <w:p w:rsidR="002F1846" w:rsidRDefault="00CE05AE" w:rsidP="002F1846">
      <w:pPr>
        <w:pStyle w:val="Heading3"/>
      </w:pPr>
      <w:bookmarkStart w:id="3" w:name="_Toc11137223"/>
      <w:r>
        <w:t>5.</w:t>
      </w:r>
      <w:proofErr w:type="gramStart"/>
      <w:r>
        <w:t>34</w:t>
      </w:r>
      <w:r w:rsidR="002F1846">
        <w:t>.</w:t>
      </w:r>
      <w:r>
        <w:t>Y</w:t>
      </w:r>
      <w:proofErr w:type="gramEnd"/>
      <w:r w:rsidR="002F1846">
        <w:tab/>
      </w:r>
      <w:bookmarkEnd w:id="3"/>
      <w:r w:rsidR="002F1846">
        <w:t xml:space="preserve">Support for Cellular IoT </w:t>
      </w:r>
    </w:p>
    <w:p w:rsidR="008834F5" w:rsidRDefault="002F1846" w:rsidP="008834F5">
      <w:r>
        <w:rPr>
          <w:noProof/>
        </w:rPr>
        <w:t xml:space="preserve">This clause defines the </w:t>
      </w:r>
      <w:r w:rsidR="00FA0704">
        <w:rPr>
          <w:noProof/>
        </w:rPr>
        <w:t xml:space="preserve">specific </w:t>
      </w:r>
      <w:r>
        <w:rPr>
          <w:noProof/>
        </w:rPr>
        <w:t xml:space="preserve">impacts of </w:t>
      </w:r>
      <w:r>
        <w:t>deployments topologies with specific SMF Service Areas</w:t>
      </w:r>
      <w:r>
        <w:rPr>
          <w:noProof/>
        </w:rPr>
        <w:t xml:space="preserve"> on how 5GS supports </w:t>
      </w:r>
      <w:r>
        <w:t>Cellular IoT as defined in clause 5.31;</w:t>
      </w:r>
    </w:p>
    <w:p w:rsidR="00D016EA" w:rsidRDefault="00D016EA" w:rsidP="00D016EA">
      <w:r w:rsidRPr="00D016EA">
        <w:rPr>
          <w:noProof/>
        </w:rPr>
        <w:t xml:space="preserve">For a PDU Session </w:t>
      </w:r>
      <w:r w:rsidR="00625645">
        <w:rPr>
          <w:noProof/>
        </w:rPr>
        <w:t xml:space="preserve">supporting </w:t>
      </w:r>
      <w:r w:rsidR="00625645">
        <w:t xml:space="preserve">Control Plane </w:t>
      </w:r>
      <w:proofErr w:type="spellStart"/>
      <w:r w:rsidR="00625645">
        <w:t>CIoT</w:t>
      </w:r>
      <w:proofErr w:type="spellEnd"/>
      <w:r w:rsidR="00625645">
        <w:t xml:space="preserve"> 5GS Optimisation</w:t>
      </w:r>
      <w:r w:rsidR="00FA0704">
        <w:t xml:space="preserve"> as defined in clause 5.31.4, </w:t>
      </w:r>
    </w:p>
    <w:p w:rsidR="00FA0704" w:rsidRDefault="00FA0704" w:rsidP="00FA0704">
      <w:pPr>
        <w:pStyle w:val="B1"/>
        <w:numPr>
          <w:ilvl w:val="0"/>
          <w:numId w:val="1"/>
        </w:numPr>
        <w:rPr>
          <w:noProof/>
        </w:rPr>
      </w:pPr>
      <w:r>
        <w:t>For a PDU session towards a DNN/S-NSSAI for which the subscription includes a NEF Identity for NIDD (i.e. for a PDU session which will be anchored in NEF), the AMF never inserts an I-SMF</w:t>
      </w:r>
    </w:p>
    <w:p w:rsidR="00CD7E98" w:rsidRDefault="00C3295A" w:rsidP="00D016EA">
      <w:bookmarkStart w:id="4" w:name="_Hlk18493173"/>
      <w:bookmarkStart w:id="5" w:name="_Hlk20998835"/>
      <w:r>
        <w:t xml:space="preserve">When an I-SMF is inserted </w:t>
      </w:r>
      <w:r w:rsidR="00CD7E98">
        <w:t xml:space="preserve">to serve a PDU Session, </w:t>
      </w:r>
      <w:r w:rsidR="00C764B3">
        <w:t>the I-SMF</w:t>
      </w:r>
      <w:r w:rsidR="00CD7E98">
        <w:t xml:space="preserve"> supports the </w:t>
      </w:r>
      <w:r w:rsidR="00C764B3">
        <w:t xml:space="preserve">features that, </w:t>
      </w:r>
      <w:r w:rsidR="00C764B3">
        <w:t>as specified in clause 5.31</w:t>
      </w:r>
      <w:r w:rsidR="00C764B3">
        <w:t xml:space="preserve">, apply to the </w:t>
      </w:r>
      <w:r w:rsidR="00CD7E98">
        <w:t xml:space="preserve">V-SMF </w:t>
      </w:r>
      <w:r w:rsidR="00C764B3">
        <w:t xml:space="preserve">in case of Home Routed. </w:t>
      </w:r>
    </w:p>
    <w:p w:rsidR="00C764B3" w:rsidRDefault="00C764B3" w:rsidP="00C764B3">
      <w:pPr>
        <w:pStyle w:val="NO"/>
      </w:pPr>
      <w:r>
        <w:t xml:space="preserve">NOTE: </w:t>
      </w:r>
      <w:r w:rsidR="00FA2D69">
        <w:tab/>
        <w:t>T</w:t>
      </w:r>
      <w:r>
        <w:t xml:space="preserve">his can require the SMF to subscribe </w:t>
      </w:r>
      <w:r w:rsidR="00FA2D69">
        <w:t>onto I-SMF about</w:t>
      </w:r>
      <w:r>
        <w:t xml:space="preserve"> RAT </w:t>
      </w:r>
      <w:r w:rsidR="00FA2D69">
        <w:t xml:space="preserve">type </w:t>
      </w:r>
      <w:r>
        <w:t xml:space="preserve">change for a </w:t>
      </w:r>
      <w:r w:rsidR="00FA2D69">
        <w:t>PDU Session as described in 23.502 [2] clause 4.23</w:t>
      </w:r>
      <w:r>
        <w:t>.</w:t>
      </w:r>
      <w:bookmarkStart w:id="6" w:name="_GoBack"/>
      <w:bookmarkEnd w:id="6"/>
    </w:p>
    <w:bookmarkEnd w:id="5"/>
    <w:p w:rsidR="00CE05AE" w:rsidRDefault="00CE05AE" w:rsidP="00D016EA"/>
    <w:bookmarkEnd w:id="4"/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297" w:rsidRDefault="007F7297">
      <w:r>
        <w:separator/>
      </w:r>
    </w:p>
  </w:endnote>
  <w:endnote w:type="continuationSeparator" w:id="0">
    <w:p w:rsidR="007F7297" w:rsidRDefault="007F7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0704" w:rsidRDefault="00FA07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0704" w:rsidRDefault="00FA07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0704" w:rsidRDefault="00FA07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297" w:rsidRDefault="007F7297">
      <w:r>
        <w:separator/>
      </w:r>
    </w:p>
  </w:footnote>
  <w:footnote w:type="continuationSeparator" w:id="0">
    <w:p w:rsidR="007F7297" w:rsidRDefault="007F7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0704" w:rsidRDefault="00FA07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0704" w:rsidRDefault="00FA07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0704" w:rsidRDefault="00FA07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0704" w:rsidRDefault="00FA07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0704" w:rsidRDefault="00FA070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0704" w:rsidRDefault="00FA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47F7A"/>
    <w:multiLevelType w:val="hybridMultilevel"/>
    <w:tmpl w:val="5FE65AB6"/>
    <w:lvl w:ilvl="0" w:tplc="C69252F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B1F"/>
    <w:rsid w:val="000448A3"/>
    <w:rsid w:val="00073847"/>
    <w:rsid w:val="000A6394"/>
    <w:rsid w:val="000A6EAB"/>
    <w:rsid w:val="000B7FED"/>
    <w:rsid w:val="000C038A"/>
    <w:rsid w:val="000C6598"/>
    <w:rsid w:val="000D1E3F"/>
    <w:rsid w:val="000D66EF"/>
    <w:rsid w:val="001358B3"/>
    <w:rsid w:val="00145D43"/>
    <w:rsid w:val="00153755"/>
    <w:rsid w:val="0016357E"/>
    <w:rsid w:val="00192C46"/>
    <w:rsid w:val="001A08B3"/>
    <w:rsid w:val="001A6392"/>
    <w:rsid w:val="001A7B60"/>
    <w:rsid w:val="001B3E48"/>
    <w:rsid w:val="001B52F0"/>
    <w:rsid w:val="001B7A65"/>
    <w:rsid w:val="001E41F3"/>
    <w:rsid w:val="0020471C"/>
    <w:rsid w:val="00231130"/>
    <w:rsid w:val="0026004D"/>
    <w:rsid w:val="002640DD"/>
    <w:rsid w:val="002677D9"/>
    <w:rsid w:val="00275D12"/>
    <w:rsid w:val="00284FEB"/>
    <w:rsid w:val="002860C4"/>
    <w:rsid w:val="002B5741"/>
    <w:rsid w:val="002F1846"/>
    <w:rsid w:val="00305409"/>
    <w:rsid w:val="0033434A"/>
    <w:rsid w:val="003609EF"/>
    <w:rsid w:val="0036231A"/>
    <w:rsid w:val="00374DD4"/>
    <w:rsid w:val="00385D1A"/>
    <w:rsid w:val="003E1A36"/>
    <w:rsid w:val="003F167E"/>
    <w:rsid w:val="00410371"/>
    <w:rsid w:val="004242F1"/>
    <w:rsid w:val="004630B1"/>
    <w:rsid w:val="00466475"/>
    <w:rsid w:val="0047763A"/>
    <w:rsid w:val="00477F1E"/>
    <w:rsid w:val="004B75B7"/>
    <w:rsid w:val="0051580D"/>
    <w:rsid w:val="00547111"/>
    <w:rsid w:val="00572415"/>
    <w:rsid w:val="00592D74"/>
    <w:rsid w:val="005A7F4D"/>
    <w:rsid w:val="005E2C44"/>
    <w:rsid w:val="00621188"/>
    <w:rsid w:val="00625645"/>
    <w:rsid w:val="006257ED"/>
    <w:rsid w:val="00650740"/>
    <w:rsid w:val="00695808"/>
    <w:rsid w:val="006B001A"/>
    <w:rsid w:val="006B46FB"/>
    <w:rsid w:val="006E20A3"/>
    <w:rsid w:val="006E21FB"/>
    <w:rsid w:val="007711E7"/>
    <w:rsid w:val="00792342"/>
    <w:rsid w:val="00793ABE"/>
    <w:rsid w:val="007977A8"/>
    <w:rsid w:val="007B512A"/>
    <w:rsid w:val="007C2097"/>
    <w:rsid w:val="007D6A07"/>
    <w:rsid w:val="007F7259"/>
    <w:rsid w:val="007F7297"/>
    <w:rsid w:val="008040A8"/>
    <w:rsid w:val="008222FF"/>
    <w:rsid w:val="008279FA"/>
    <w:rsid w:val="008626E7"/>
    <w:rsid w:val="00870EE7"/>
    <w:rsid w:val="008834F5"/>
    <w:rsid w:val="008A45A6"/>
    <w:rsid w:val="008D7C49"/>
    <w:rsid w:val="008F686C"/>
    <w:rsid w:val="0090277E"/>
    <w:rsid w:val="009148DE"/>
    <w:rsid w:val="009777D9"/>
    <w:rsid w:val="009814A3"/>
    <w:rsid w:val="00991B88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A2CBC"/>
    <w:rsid w:val="00AC3937"/>
    <w:rsid w:val="00AC5820"/>
    <w:rsid w:val="00AD1CD8"/>
    <w:rsid w:val="00B258BB"/>
    <w:rsid w:val="00B37272"/>
    <w:rsid w:val="00B67B97"/>
    <w:rsid w:val="00B968C8"/>
    <w:rsid w:val="00BA3EC5"/>
    <w:rsid w:val="00BA51D9"/>
    <w:rsid w:val="00BB5DFC"/>
    <w:rsid w:val="00BD279D"/>
    <w:rsid w:val="00BD6BB8"/>
    <w:rsid w:val="00C27AB0"/>
    <w:rsid w:val="00C3295A"/>
    <w:rsid w:val="00C42B19"/>
    <w:rsid w:val="00C66BA2"/>
    <w:rsid w:val="00C764B3"/>
    <w:rsid w:val="00C95985"/>
    <w:rsid w:val="00CC5026"/>
    <w:rsid w:val="00CC68D0"/>
    <w:rsid w:val="00CD7E98"/>
    <w:rsid w:val="00CE05AE"/>
    <w:rsid w:val="00D016EA"/>
    <w:rsid w:val="00D03F9A"/>
    <w:rsid w:val="00D06D51"/>
    <w:rsid w:val="00D24991"/>
    <w:rsid w:val="00D50255"/>
    <w:rsid w:val="00D53F10"/>
    <w:rsid w:val="00D731C0"/>
    <w:rsid w:val="00DE34CF"/>
    <w:rsid w:val="00E13F3D"/>
    <w:rsid w:val="00E30469"/>
    <w:rsid w:val="00E34898"/>
    <w:rsid w:val="00E44EBC"/>
    <w:rsid w:val="00EB09B7"/>
    <w:rsid w:val="00EE7D7C"/>
    <w:rsid w:val="00EF46B6"/>
    <w:rsid w:val="00F25D98"/>
    <w:rsid w:val="00F300FB"/>
    <w:rsid w:val="00FA0704"/>
    <w:rsid w:val="00FA2D69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0C0897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BA5A0-716E-402B-A55D-0F45F886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2</Pages>
  <Words>422</Words>
  <Characters>2325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October 14-18th, 2019 ; Split, HR		                               			  (revision</vt:lpstr>
      <vt:lpstr>        5.34.Y	Support for Cellular IoT </vt:lpstr>
      <vt:lpstr>MTG_TITLE</vt:lpstr>
    </vt:vector>
  </TitlesOfParts>
  <Company>3GPP Support Team</Company>
  <LinksUpToDate>false</LinksUpToDate>
  <CharactersWithSpaces>2742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26</cp:revision>
  <cp:lastPrinted>1899-12-31T23:00:00Z</cp:lastPrinted>
  <dcterms:created xsi:type="dcterms:W3CDTF">2019-01-07T09:32:00Z</dcterms:created>
  <dcterms:modified xsi:type="dcterms:W3CDTF">2019-10-03T12:05:00Z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